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F63D39" w:rsidRDefault="002526B3" w:rsidP="00E410DF">
      <w:pPr>
        <w:spacing w:line="240" w:lineRule="auto"/>
        <w:jc w:val="center"/>
        <w:rPr>
          <w:rFonts w:ascii="Times New Roman" w:hAnsi="Times New Roman"/>
        </w:rPr>
      </w:pPr>
    </w:p>
    <w:p w:rsidR="002526B3" w:rsidRPr="00F63D39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Times New Roman" w:hAnsi="Times New Roman"/>
          <w:b/>
        </w:rPr>
      </w:pPr>
      <w:r w:rsidRPr="00F63D39">
        <w:rPr>
          <w:rFonts w:ascii="Times New Roman" w:hAnsi="Times New Roman"/>
          <w:b/>
        </w:rPr>
        <w:t>Informacje ogólne</w:t>
      </w:r>
    </w:p>
    <w:p w:rsidR="002A726A" w:rsidRPr="00F63D39" w:rsidRDefault="002A726A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142"/>
        <w:gridCol w:w="567"/>
        <w:gridCol w:w="1536"/>
      </w:tblGrid>
      <w:tr w:rsidR="00F63D39" w:rsidRPr="00F63D39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63D39" w:rsidRPr="00F63D39" w:rsidRDefault="00F63D39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Nazwa modułu (bloku przedmiotów): 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63D39" w:rsidRPr="00F63D39" w:rsidRDefault="00F63D39" w:rsidP="00686390">
            <w:pPr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</w:rPr>
              <w:t xml:space="preserve">Kod modułu: </w:t>
            </w:r>
            <w:r w:rsidRPr="00F63D39">
              <w:rPr>
                <w:rFonts w:ascii="Times New Roman" w:hAnsi="Times New Roman"/>
                <w:b/>
              </w:rPr>
              <w:t xml:space="preserve">A.6 </w:t>
            </w:r>
            <w:r w:rsidRPr="00F63D39">
              <w:rPr>
                <w:rFonts w:ascii="Times New Roman" w:hAnsi="Times New Roman"/>
              </w:rPr>
              <w:t>(budownictwo)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F63D39" w:rsidRPr="00F63D39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</w:rPr>
              <w:t xml:space="preserve">Nazwa przedmiotu:  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ZAGROŻENIA WSPÓLCZESNEGO CZŁOWIEKA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Kod przedmiotu: 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63D39" w:rsidRPr="00F63D39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Nazwa jednostki prowadzącej przedmiot / moduł: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  <w:caps/>
              </w:rPr>
              <w:t>INSTYTUT PEDAGOGICZNO - JĘZYKOWY</w:t>
            </w:r>
          </w:p>
        </w:tc>
      </w:tr>
      <w:tr w:rsidR="00F63D39" w:rsidRPr="00F63D39" w:rsidTr="00AD2E5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F63D39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Nazwa kierunków: </w:t>
            </w:r>
            <w:r w:rsidRPr="00F63D39">
              <w:rPr>
                <w:rFonts w:ascii="Times New Roman" w:hAnsi="Times New Roman"/>
              </w:rPr>
              <w:br/>
            </w:r>
            <w:r w:rsidRPr="00F63D39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</w:tr>
      <w:tr w:rsidR="00F63D39" w:rsidRPr="00F63D39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Forma studiów: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Profil kształcenia: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Specjalność: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63D39" w:rsidRPr="00F63D39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Rok / semestr: </w:t>
            </w:r>
          </w:p>
          <w:p w:rsidR="00F63D39" w:rsidRPr="00F63D39" w:rsidRDefault="00F63D39" w:rsidP="00686390">
            <w:pPr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1/1 lub</w:t>
            </w:r>
          </w:p>
          <w:p w:rsidR="00F63D39" w:rsidRPr="00F63D39" w:rsidRDefault="00F63D39" w:rsidP="00686390">
            <w:pPr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3/6 lub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Status przedmiotu /modułu: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Język przedmiotu / modułu:</w:t>
            </w:r>
          </w:p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POLSKI</w:t>
            </w:r>
          </w:p>
        </w:tc>
      </w:tr>
      <w:tr w:rsidR="00F63D39" w:rsidRPr="00F63D39" w:rsidTr="00D0769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inne </w:t>
            </w:r>
            <w:r w:rsidRPr="00F63D39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63D39" w:rsidRPr="00F63D39" w:rsidTr="00560FFB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F63D39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F63D39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3D39" w:rsidRPr="00F63D39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55D39" w:rsidRPr="00F63D39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39" w:rsidRPr="00F63D39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Cel przedmiotu / modułu</w:t>
            </w:r>
          </w:p>
          <w:p w:rsidR="00155D39" w:rsidRPr="00F63D39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5D39" w:rsidRPr="00F63D39" w:rsidRDefault="00155D39" w:rsidP="00B8785C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- Ukazanie społecznego kontekstu problemów i zagrożeń współczesnego człowieka w perspektywie realnych sytuacji osobistych i zawodowych. </w:t>
            </w:r>
          </w:p>
          <w:p w:rsidR="00155D39" w:rsidRPr="00F63D39" w:rsidRDefault="00155D39" w:rsidP="00B8785C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 - Uwrażliwienie studentów na społeczne, zdrowotne i psychologiczne  problemy ludzi w dobie społeczeństwa informacyjnego. </w:t>
            </w:r>
          </w:p>
        </w:tc>
      </w:tr>
      <w:tr w:rsidR="00155D39" w:rsidRPr="00F63D39" w:rsidTr="00155D39">
        <w:trPr>
          <w:trHeight w:val="536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5D39" w:rsidRPr="00F63D39" w:rsidRDefault="00155D39" w:rsidP="00155D39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55D39" w:rsidRPr="00F63D39" w:rsidRDefault="00155D39" w:rsidP="00B8785C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Posiadanie ogólnej wiedzy o społeczeństwie</w:t>
            </w:r>
          </w:p>
        </w:tc>
      </w:tr>
      <w:tr w:rsidR="002526B3" w:rsidRPr="00F63D39" w:rsidTr="002A726A">
        <w:trPr>
          <w:cantSplit/>
          <w:trHeight w:val="619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F63D39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F63D39" w:rsidTr="0048243E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F63D39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Lp.</w:t>
            </w:r>
          </w:p>
        </w:tc>
        <w:tc>
          <w:tcPr>
            <w:tcW w:w="7230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F63D39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F63D39" w:rsidRDefault="002526B3" w:rsidP="00F63D3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Odniesienie do efektów </w:t>
            </w:r>
            <w:r w:rsidR="00F63D39" w:rsidRPr="00F63D39">
              <w:rPr>
                <w:rFonts w:ascii="Times New Roman" w:hAnsi="Times New Roman"/>
              </w:rPr>
              <w:t>obszarowych</w:t>
            </w:r>
            <w:r w:rsidRPr="00F63D39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155D39" w:rsidRPr="00F63D39" w:rsidTr="0048243E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01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48243E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ma podstawową wiedzę, dotyczącą społecznych uwarunkowań funkcjonowania człowieka w perspektywie rozwoju techniki, w tym ryzyka nowych uzależnień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155D39" w:rsidRPr="00F63D39" w:rsidTr="0048243E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02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DA1F20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ma ogólną wiedzę w zakresie psychospołecznych uwarunkowań zdrowia i</w:t>
            </w:r>
            <w:r w:rsidR="00DA1F20">
              <w:rPr>
                <w:rFonts w:ascii="Times New Roman" w:hAnsi="Times New Roman"/>
              </w:rPr>
              <w:t> </w:t>
            </w:r>
            <w:r w:rsidRPr="00F63D39">
              <w:rPr>
                <w:rFonts w:ascii="Times New Roman" w:hAnsi="Times New Roman"/>
              </w:rPr>
              <w:t>sprawności zawodowej oraz przeciwdziałania potencjalnym zakłóceniom w relacjach społecznych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155D39" w:rsidRPr="00F63D39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03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B8785C">
            <w:pPr>
              <w:rPr>
                <w:rFonts w:ascii="Times New Roman" w:hAnsi="Times New Roman"/>
                <w:color w:val="000000"/>
              </w:rPr>
            </w:pPr>
            <w:r w:rsidRPr="00F63D39">
              <w:rPr>
                <w:rFonts w:ascii="Times New Roman" w:hAnsi="Times New Roman"/>
                <w:color w:val="000000"/>
              </w:rPr>
              <w:t>pozyskuje informacje z literatury, baz wiedzy, Internetu oraz innych wiarygodnych źródeł, integruje je, dokonuje ich interpretacji, wyciąga wnioski oraz formułuje i uzasadnia opinie o sobie i innych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155D39" w:rsidRPr="00F63D39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04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B8785C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potrafi przygotować i przedstawić prezentację poświęconą wynikom realizacji wybranego zadania/problemu o zagrożeniach społecznych współczesnego człowieka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155D39" w:rsidRPr="00F63D39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05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48243E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color w:val="000000"/>
              </w:rPr>
              <w:t xml:space="preserve">potrafi przy formułowaniu i rozwiązywaniu zadań obejmujących projektowanie </w:t>
            </w:r>
            <w:r w:rsidR="0048243E">
              <w:rPr>
                <w:rFonts w:ascii="Times New Roman" w:hAnsi="Times New Roman"/>
                <w:color w:val="000000"/>
              </w:rPr>
              <w:t xml:space="preserve">maszyn i urządzeń </w:t>
            </w:r>
            <w:r w:rsidRPr="00F63D39">
              <w:rPr>
                <w:rFonts w:ascii="Times New Roman" w:hAnsi="Times New Roman"/>
                <w:color w:val="000000"/>
              </w:rPr>
              <w:t>dostrzegać ich aspekty pozatechniczne, w tym środowiskowe i psychospołeczne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155D39" w:rsidRPr="00F63D39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06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48243E">
            <w:pPr>
              <w:rPr>
                <w:rFonts w:ascii="Times New Roman" w:hAnsi="Times New Roman"/>
                <w:color w:val="000000"/>
              </w:rPr>
            </w:pPr>
            <w:r w:rsidRPr="00F63D39">
              <w:rPr>
                <w:rFonts w:ascii="Times New Roman" w:hAnsi="Times New Roman"/>
                <w:color w:val="000000"/>
              </w:rPr>
              <w:t xml:space="preserve">rozumie, że w </w:t>
            </w:r>
            <w:r w:rsidR="0048243E">
              <w:rPr>
                <w:rFonts w:ascii="Times New Roman" w:hAnsi="Times New Roman"/>
                <w:color w:val="000000"/>
              </w:rPr>
              <w:t>technice</w:t>
            </w:r>
            <w:r w:rsidRPr="00F63D39">
              <w:rPr>
                <w:rFonts w:ascii="Times New Roman" w:hAnsi="Times New Roman"/>
                <w:color w:val="000000"/>
              </w:rPr>
              <w:t xml:space="preserve"> i naukach społecznych wiedza i umiejętności szybko starzeją się i konieczna jest nieustanna ich aktualizacja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155D39" w:rsidRPr="00F63D39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48243E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dostrzega pozatechniczne aspekty i skutki działalności inżyniera, w tym jej wpływ na środowisko i jej skutki osobiste i społeczne oraz związaną z tym odpowiedzialność za podejmowane decyzje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155D39" w:rsidRPr="00F63D39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08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DA1F20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potrafi działać profesjonalnie i przestrzega zasad etyki zawodowej, w</w:t>
            </w:r>
            <w:r w:rsidR="00DA1F20">
              <w:rPr>
                <w:rFonts w:ascii="Times New Roman" w:hAnsi="Times New Roman"/>
              </w:rPr>
              <w:t> </w:t>
            </w:r>
            <w:r w:rsidRPr="00F63D39">
              <w:rPr>
                <w:rFonts w:ascii="Times New Roman" w:hAnsi="Times New Roman"/>
              </w:rPr>
              <w:t>szczególności uczciwości, poszanowania norm społecznych oraz poszanowania różnorodności poglądów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155D39" w:rsidRPr="00F63D39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39" w:rsidRPr="00F63D39" w:rsidRDefault="00155D39" w:rsidP="00155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09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55D39" w:rsidRPr="00F63D39" w:rsidRDefault="00155D39" w:rsidP="00DA1F20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potrafi komunikować się w skuteczny sposób i pozyskiwać wiedzę o sobie i</w:t>
            </w:r>
            <w:r w:rsidR="00DA1F20">
              <w:rPr>
                <w:rFonts w:ascii="Times New Roman" w:hAnsi="Times New Roman"/>
              </w:rPr>
              <w:t> </w:t>
            </w:r>
            <w:r w:rsidRPr="00F63D39">
              <w:rPr>
                <w:rFonts w:ascii="Times New Roman" w:hAnsi="Times New Roman"/>
              </w:rPr>
              <w:t>innych oraz radzić sobie w relacjach zawodowych i pozazawodowych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3D39" w:rsidRPr="00F63D39" w:rsidRDefault="00F63D39" w:rsidP="00F63D39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T1P_W08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T1P_K01</w:t>
            </w:r>
          </w:p>
          <w:p w:rsidR="00155D39" w:rsidRPr="00F63D39" w:rsidRDefault="00F63D39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63D39">
              <w:rPr>
                <w:rFonts w:ascii="Times New Roman" w:hAnsi="Times New Roman"/>
              </w:rPr>
              <w:t>T1P_K02</w:t>
            </w:r>
            <w:r w:rsidR="0048243E">
              <w:rPr>
                <w:rFonts w:ascii="Times New Roman" w:hAnsi="Times New Roman"/>
              </w:rPr>
              <w:t xml:space="preserve">, </w:t>
            </w:r>
            <w:r w:rsidRPr="00F63D39">
              <w:rPr>
                <w:rFonts w:ascii="Times New Roman" w:hAnsi="Times New Roman"/>
              </w:rPr>
              <w:t>T1P_K07</w:t>
            </w:r>
          </w:p>
        </w:tc>
      </w:tr>
      <w:tr w:rsidR="00877931" w:rsidRPr="00F63D39" w:rsidTr="0048243E">
        <w:trPr>
          <w:trHeight w:val="816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F63D39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F63D39" w:rsidRDefault="00221DC0" w:rsidP="0048243E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Lp.</w:t>
            </w:r>
            <w:r w:rsidR="00877931" w:rsidRPr="00F63D39">
              <w:rPr>
                <w:rFonts w:ascii="Times New Roman" w:hAnsi="Times New Roman"/>
              </w:rPr>
              <w:t xml:space="preserve"> efektu kształcenia</w:t>
            </w:r>
          </w:p>
        </w:tc>
      </w:tr>
      <w:tr w:rsidR="00446151" w:rsidRPr="00F63D39" w:rsidTr="0048243E">
        <w:trPr>
          <w:trHeight w:val="544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151" w:rsidRPr="00F63D39" w:rsidRDefault="00446151" w:rsidP="00B8785C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Ocena cząstkowa: indywidualne i grupowe rozwiązywanie zadań i problemów na zajęciach i w toku domowych prac własnych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1, 3, 5, 6, 7, 8, 9</w:t>
            </w:r>
          </w:p>
        </w:tc>
      </w:tr>
      <w:tr w:rsidR="00446151" w:rsidRPr="00F63D39" w:rsidTr="0048243E">
        <w:trPr>
          <w:trHeight w:val="544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151" w:rsidRPr="00F63D39" w:rsidRDefault="00446151" w:rsidP="00B8785C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Ocena podsumowująca: prezentacja samodzielnie lub grupowo opracowanego projektu/zagadnienia/zadania/eseju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1, 2, 4, 5, 6, </w:t>
            </w:r>
          </w:p>
        </w:tc>
      </w:tr>
      <w:tr w:rsidR="002526B3" w:rsidRPr="00F63D39" w:rsidTr="002A726A"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F63D39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F63D39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F63D39" w:rsidRDefault="00877931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F63D39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F63D39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  <w:p w:rsidR="00221DC0" w:rsidRPr="00F63D39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F63D39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F63D39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F63D39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F63D39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F63D39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 tym zajęcia powiązane z praktycznym przygotowaniem zawodowym</w:t>
            </w: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9</w:t>
            </w: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6B2D7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1</w:t>
            </w: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F63D39">
              <w:rPr>
                <w:rFonts w:ascii="Times New Roman" w:hAnsi="Times New Roman"/>
              </w:rPr>
              <w:t>Udział w ćwiczeniach audytoryjnych i laboratoryjnych</w:t>
            </w:r>
            <w:r w:rsidRPr="00F63D39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Samodzielne przygotowywanie się do ćwiczeń</w:t>
            </w:r>
            <w:r w:rsidRPr="00F63D39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Przygotowanie projektu / eseju / itp.</w:t>
            </w:r>
            <w:r w:rsidRPr="00F63D39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15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6B2D7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15</w:t>
            </w: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46151" w:rsidRPr="00F63D39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55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6151" w:rsidRPr="00F63D39" w:rsidRDefault="006B2D7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25</w:t>
            </w:r>
          </w:p>
        </w:tc>
      </w:tr>
      <w:tr w:rsidR="00221DC0" w:rsidRPr="00F63D39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F63D39" w:rsidRDefault="00221DC0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2 ECTS</w:t>
            </w:r>
          </w:p>
        </w:tc>
      </w:tr>
      <w:tr w:rsidR="00221DC0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F63D39" w:rsidRDefault="00221DC0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F63D39">
              <w:rPr>
                <w:rFonts w:ascii="Times New Roman" w:hAnsi="Times New Roman"/>
              </w:rPr>
              <w:t>Liczba p. ECTS związana z zajęciami praktycznymi</w:t>
            </w:r>
            <w:r w:rsidRPr="00F63D39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F63D39" w:rsidRDefault="006B2D7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1</w:t>
            </w:r>
            <w:r w:rsidR="00446151" w:rsidRPr="00F63D39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221DC0" w:rsidRPr="00F63D39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F63D39" w:rsidRDefault="00221DC0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35</w:t>
            </w:r>
          </w:p>
          <w:p w:rsidR="00446151" w:rsidRPr="00F63D39" w:rsidRDefault="004461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1,3 ECTS</w:t>
            </w:r>
          </w:p>
        </w:tc>
      </w:tr>
    </w:tbl>
    <w:p w:rsidR="0048243E" w:rsidRDefault="0048243E" w:rsidP="00E410DF">
      <w:pPr>
        <w:jc w:val="center"/>
        <w:rPr>
          <w:rFonts w:ascii="Times New Roman" w:hAnsi="Times New Roman"/>
        </w:rPr>
      </w:pPr>
    </w:p>
    <w:p w:rsidR="0048243E" w:rsidRDefault="0048243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74082" w:rsidRPr="00F63D39" w:rsidRDefault="00790C10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I</w:t>
      </w:r>
      <w:r w:rsidR="00174082" w:rsidRPr="00F63D39">
        <w:rPr>
          <w:rFonts w:ascii="Times New Roman" w:hAnsi="Times New Roman"/>
          <w:b/>
        </w:rPr>
        <w:t>nformacje szczegółowe</w:t>
      </w:r>
    </w:p>
    <w:p w:rsidR="00174082" w:rsidRPr="00F63D39" w:rsidRDefault="00174082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B8785C" w:rsidRPr="00F63D39" w:rsidTr="00B8785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B8785C" w:rsidRPr="00F63D39" w:rsidRDefault="00B8785C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F63D39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Nazwa modułu (bloku przedmiotów): </w:t>
            </w:r>
          </w:p>
          <w:p w:rsidR="00B8785C" w:rsidRPr="00F63D39" w:rsidRDefault="00790C10" w:rsidP="00B8785C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0C10" w:rsidRPr="00F63D39" w:rsidRDefault="00B8785C" w:rsidP="00790C10">
            <w:pPr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</w:rPr>
              <w:t xml:space="preserve">Kod modułu: </w:t>
            </w:r>
            <w:r w:rsidR="00790C10" w:rsidRPr="00F63D39">
              <w:rPr>
                <w:rFonts w:ascii="Times New Roman" w:hAnsi="Times New Roman"/>
                <w:b/>
              </w:rPr>
              <w:t xml:space="preserve">A.6 </w:t>
            </w:r>
            <w:r w:rsidR="00790C10" w:rsidRPr="00F63D39">
              <w:rPr>
                <w:rFonts w:ascii="Times New Roman" w:hAnsi="Times New Roman"/>
              </w:rPr>
              <w:t>(budownictwo)</w:t>
            </w:r>
          </w:p>
          <w:p w:rsidR="00B8785C" w:rsidRPr="00F63D39" w:rsidRDefault="00790C10" w:rsidP="00790C1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B8785C" w:rsidRPr="00F63D39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F63D39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F63D39" w:rsidRDefault="00B8785C" w:rsidP="00B878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</w:rPr>
              <w:t xml:space="preserve">Nazwa przedmiotu:  </w:t>
            </w:r>
          </w:p>
          <w:p w:rsidR="00B8785C" w:rsidRPr="00F63D39" w:rsidRDefault="00790C10" w:rsidP="00B878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ZAGROŻENIA WSPÓŁCZESNEGO CZŁOWIEKA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8785C" w:rsidRPr="00F63D39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Kod przedmiotu: </w:t>
            </w:r>
          </w:p>
          <w:p w:rsidR="00B8785C" w:rsidRPr="00F63D39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8785C" w:rsidRPr="00F63D39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F63D39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8785C" w:rsidRPr="00F63D39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Nazwa jednostki prowadzącej przedmiot / moduł:</w:t>
            </w:r>
            <w:r w:rsidRPr="00F63D39">
              <w:rPr>
                <w:rFonts w:ascii="Times New Roman" w:hAnsi="Times New Roman"/>
                <w:b/>
              </w:rPr>
              <w:t xml:space="preserve"> </w:t>
            </w:r>
            <w:r w:rsidRPr="00F63D39">
              <w:rPr>
                <w:rFonts w:ascii="Times New Roman" w:hAnsi="Times New Roman"/>
                <w:b/>
              </w:rPr>
              <w:br/>
            </w:r>
            <w:r w:rsidR="00790C10" w:rsidRPr="00F63D39">
              <w:rPr>
                <w:rFonts w:ascii="Times New Roman" w:hAnsi="Times New Roman"/>
                <w:b/>
                <w:caps/>
              </w:rPr>
              <w:t>INSTYTUT PEDAGOGICZNO - JĘZYKOWY</w:t>
            </w:r>
          </w:p>
        </w:tc>
      </w:tr>
      <w:tr w:rsidR="00B8785C" w:rsidRPr="00F63D39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F63D39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F63D39" w:rsidRDefault="00790C10" w:rsidP="00790C10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 kierun</w:t>
            </w:r>
            <w:r w:rsidR="003B0FF4">
              <w:rPr>
                <w:rFonts w:ascii="Times New Roman" w:hAnsi="Times New Roman"/>
              </w:rPr>
              <w:t>k</w:t>
            </w:r>
            <w:r>
              <w:rPr>
                <w:rFonts w:ascii="Times New Roman" w:hAnsi="Times New Roman"/>
              </w:rPr>
              <w:t>ów</w:t>
            </w:r>
            <w:r w:rsidR="00B8785C" w:rsidRPr="00F63D39">
              <w:rPr>
                <w:rFonts w:ascii="Times New Roman" w:hAnsi="Times New Roman"/>
              </w:rPr>
              <w:t xml:space="preserve">: </w:t>
            </w:r>
            <w:r w:rsidR="00B8785C" w:rsidRPr="00F63D39">
              <w:rPr>
                <w:rFonts w:ascii="Times New Roman" w:hAnsi="Times New Roman"/>
              </w:rPr>
              <w:br/>
            </w:r>
            <w:r w:rsidRPr="00F63D39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785C" w:rsidRPr="00F63D39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Poziom kształcenia: </w:t>
            </w:r>
            <w:r w:rsidRPr="00F63D39">
              <w:rPr>
                <w:rFonts w:ascii="Times New Roman" w:hAnsi="Times New Roman"/>
              </w:rPr>
              <w:br/>
            </w:r>
            <w:r w:rsidR="00790C10" w:rsidRPr="00F63D39">
              <w:rPr>
                <w:rFonts w:ascii="Times New Roman" w:hAnsi="Times New Roman"/>
                <w:b/>
              </w:rPr>
              <w:t>PIERWSZY</w:t>
            </w:r>
          </w:p>
        </w:tc>
      </w:tr>
      <w:tr w:rsidR="000D1051" w:rsidRPr="00F63D39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051" w:rsidRPr="00F63D39" w:rsidRDefault="000D1051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F63D39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Forma studiów:</w:t>
            </w:r>
          </w:p>
          <w:p w:rsidR="000D1051" w:rsidRPr="00F63D39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F63D39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Profil kształcenia:</w:t>
            </w:r>
          </w:p>
          <w:p w:rsidR="000D1051" w:rsidRPr="00F63D39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D1051" w:rsidRPr="00F63D39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Specjalność:</w:t>
            </w:r>
          </w:p>
          <w:p w:rsidR="000D1051" w:rsidRPr="00F63D39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0D1051" w:rsidRPr="00F63D39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051" w:rsidRPr="00F63D39" w:rsidRDefault="000D1051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F63D39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Rok / semestr: </w:t>
            </w:r>
          </w:p>
          <w:p w:rsidR="00790C10" w:rsidRPr="00F63D39" w:rsidRDefault="00790C10" w:rsidP="00790C10">
            <w:pPr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1/1 lub</w:t>
            </w:r>
          </w:p>
          <w:p w:rsidR="00790C10" w:rsidRPr="00F63D39" w:rsidRDefault="00790C10" w:rsidP="00790C10">
            <w:pPr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3/6 lub</w:t>
            </w:r>
          </w:p>
          <w:p w:rsidR="000D1051" w:rsidRPr="00F63D39" w:rsidRDefault="00790C10" w:rsidP="00790C1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F63D39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Status przedmiotu /modułu:</w:t>
            </w:r>
          </w:p>
          <w:p w:rsidR="000D1051" w:rsidRPr="00F63D39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D1051" w:rsidRPr="00F63D39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Język przedmiotu / modułu:</w:t>
            </w:r>
          </w:p>
          <w:p w:rsidR="000D1051" w:rsidRPr="00F63D39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POLSKI</w:t>
            </w:r>
          </w:p>
        </w:tc>
      </w:tr>
      <w:tr w:rsidR="00174082" w:rsidRPr="00F63D39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F63D39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 xml:space="preserve">inne </w:t>
            </w:r>
            <w:r w:rsidRPr="00F63D39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174082" w:rsidRPr="00F63D39" w:rsidTr="00B8785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F63D39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F63D39" w:rsidRDefault="000D10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74082" w:rsidRPr="00F63D39" w:rsidTr="00B8785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F63D39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F63D39" w:rsidRDefault="00155D39" w:rsidP="00155D39">
            <w:pPr>
              <w:spacing w:line="240" w:lineRule="auto"/>
              <w:ind w:left="27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</w:rPr>
              <w:t xml:space="preserve">mgr Bogumiła </w:t>
            </w:r>
            <w:proofErr w:type="spellStart"/>
            <w:r w:rsidRPr="00F63D39">
              <w:rPr>
                <w:rFonts w:ascii="Times New Roman" w:hAnsi="Times New Roman"/>
                <w:b/>
              </w:rPr>
              <w:t>Salmonowicz</w:t>
            </w:r>
            <w:proofErr w:type="spellEnd"/>
          </w:p>
        </w:tc>
      </w:tr>
      <w:tr w:rsidR="00174082" w:rsidRPr="00F63D39" w:rsidTr="00B8785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F63D39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F63D39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</w:rPr>
              <w:t xml:space="preserve">mgr Bogumiła </w:t>
            </w:r>
            <w:proofErr w:type="spellStart"/>
            <w:r w:rsidRPr="00F63D39">
              <w:rPr>
                <w:rFonts w:ascii="Times New Roman" w:hAnsi="Times New Roman"/>
                <w:b/>
              </w:rPr>
              <w:t>Salmonowicz</w:t>
            </w:r>
            <w:proofErr w:type="spellEnd"/>
            <w:r w:rsidRPr="00F63D39">
              <w:rPr>
                <w:rFonts w:ascii="Times New Roman" w:hAnsi="Times New Roman"/>
                <w:b/>
              </w:rPr>
              <w:t>, dr Joanna Nowak</w:t>
            </w:r>
            <w:r w:rsidRPr="00F63D39">
              <w:rPr>
                <w:rFonts w:ascii="Times New Roman" w:hAnsi="Times New Roman"/>
              </w:rPr>
              <w:t xml:space="preserve"> </w:t>
            </w:r>
          </w:p>
        </w:tc>
      </w:tr>
      <w:tr w:rsidR="00174082" w:rsidRPr="00F63D39" w:rsidTr="00B8785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F63D39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174082" w:rsidRPr="00F63D39" w:rsidTr="00B8785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F63D39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3D39">
              <w:rPr>
                <w:rFonts w:ascii="Times New Roman" w:hAnsi="Times New Roman"/>
                <w:b/>
              </w:rPr>
              <w:t>Wykład</w:t>
            </w:r>
          </w:p>
        </w:tc>
      </w:tr>
      <w:tr w:rsidR="00174082" w:rsidRPr="00F63D39" w:rsidTr="00B8785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1.   Bariery w komunikacji interpersonalnej.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2.</w:t>
            </w:r>
            <w:r w:rsidRPr="00F63D39">
              <w:rPr>
                <w:rFonts w:ascii="Times New Roman" w:hAnsi="Times New Roman"/>
              </w:rPr>
              <w:tab/>
              <w:t>Wpływ społeczny a manipulacja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3.</w:t>
            </w:r>
            <w:r w:rsidRPr="00F63D39">
              <w:rPr>
                <w:rFonts w:ascii="Times New Roman" w:hAnsi="Times New Roman"/>
              </w:rPr>
              <w:tab/>
              <w:t>Konflikty i sposoby kierowania nimi.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4.</w:t>
            </w:r>
            <w:r w:rsidRPr="00F63D39">
              <w:rPr>
                <w:rFonts w:ascii="Times New Roman" w:hAnsi="Times New Roman"/>
              </w:rPr>
              <w:tab/>
              <w:t>Sekrety i mity o relacjach  płci.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5.</w:t>
            </w:r>
            <w:r w:rsidRPr="00F63D39">
              <w:rPr>
                <w:rFonts w:ascii="Times New Roman" w:hAnsi="Times New Roman"/>
              </w:rPr>
              <w:tab/>
              <w:t>Stres i sytuacja trudna - sposoby reagowania.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6.</w:t>
            </w:r>
            <w:r w:rsidRPr="00F63D39">
              <w:rPr>
                <w:rFonts w:ascii="Times New Roman" w:hAnsi="Times New Roman"/>
              </w:rPr>
              <w:tab/>
              <w:t>Podstawy zarządzania sobą w czasie.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7.</w:t>
            </w:r>
            <w:r w:rsidRPr="00F63D39">
              <w:rPr>
                <w:rFonts w:ascii="Times New Roman" w:hAnsi="Times New Roman"/>
              </w:rPr>
              <w:tab/>
              <w:t>Zmiana-konsekwencje i zarządzanie zmianą.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8.</w:t>
            </w:r>
            <w:r w:rsidRPr="00F63D39">
              <w:rPr>
                <w:rFonts w:ascii="Times New Roman" w:hAnsi="Times New Roman"/>
              </w:rPr>
              <w:tab/>
              <w:t>Radzenie sobie z chorobą własną i bliskich.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9.</w:t>
            </w:r>
            <w:r w:rsidRPr="00F63D39">
              <w:rPr>
                <w:rFonts w:ascii="Times New Roman" w:hAnsi="Times New Roman"/>
              </w:rPr>
              <w:tab/>
              <w:t xml:space="preserve">Współczesne uzależnienia: narkomania, alkoholizm, lekomania,  pracoholizm, </w:t>
            </w:r>
            <w:proofErr w:type="spellStart"/>
            <w:r w:rsidRPr="00F63D39">
              <w:rPr>
                <w:rFonts w:ascii="Times New Roman" w:hAnsi="Times New Roman"/>
              </w:rPr>
              <w:t>komputeromania</w:t>
            </w:r>
            <w:proofErr w:type="spellEnd"/>
            <w:r w:rsidRPr="00F63D39">
              <w:rPr>
                <w:rFonts w:ascii="Times New Roman" w:hAnsi="Times New Roman"/>
              </w:rPr>
              <w:t xml:space="preserve">,  </w:t>
            </w:r>
            <w:proofErr w:type="spellStart"/>
            <w:r w:rsidRPr="00F63D39">
              <w:rPr>
                <w:rFonts w:ascii="Times New Roman" w:hAnsi="Times New Roman"/>
              </w:rPr>
              <w:t>komórkomania</w:t>
            </w:r>
            <w:proofErr w:type="spellEnd"/>
            <w:r w:rsidRPr="00F63D39">
              <w:rPr>
                <w:rFonts w:ascii="Times New Roman" w:hAnsi="Times New Roman"/>
              </w:rPr>
              <w:t>, problemy z odżywianiem i inne.</w:t>
            </w:r>
          </w:p>
          <w:p w:rsidR="00446151" w:rsidRPr="00F63D39" w:rsidRDefault="00446151" w:rsidP="00446151">
            <w:pPr>
              <w:ind w:left="36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10.  Korzyści i zagrożenia, wynikające z rozwoju nauki i techniki</w:t>
            </w:r>
          </w:p>
          <w:p w:rsidR="00174082" w:rsidRPr="00F63D39" w:rsidRDefault="00174082" w:rsidP="00E410DF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174082" w:rsidRPr="00F63D39" w:rsidRDefault="00174082" w:rsidP="00E410D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W tym treści powiązane z praktycznym przygotowaniem zawodowym: [</w:t>
            </w:r>
            <w:r w:rsidR="00446151" w:rsidRPr="00F63D39">
              <w:rPr>
                <w:rFonts w:ascii="Times New Roman" w:hAnsi="Times New Roman"/>
              </w:rPr>
              <w:t>20</w:t>
            </w:r>
            <w:r w:rsidRPr="00F63D39">
              <w:rPr>
                <w:rFonts w:ascii="Times New Roman" w:hAnsi="Times New Roman"/>
              </w:rPr>
              <w:t>%</w:t>
            </w:r>
            <w:r w:rsidR="00446151" w:rsidRPr="00F63D39">
              <w:rPr>
                <w:rFonts w:ascii="Times New Roman" w:hAnsi="Times New Roman"/>
              </w:rPr>
              <w:t xml:space="preserve"> - 30%</w:t>
            </w:r>
            <w:r w:rsidRPr="00F63D39">
              <w:rPr>
                <w:rFonts w:ascii="Times New Roman" w:hAnsi="Times New Roman"/>
              </w:rPr>
              <w:t>]</w:t>
            </w:r>
          </w:p>
          <w:p w:rsidR="00174082" w:rsidRPr="00F63D39" w:rsidRDefault="00174082" w:rsidP="00E410DF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4082" w:rsidRPr="00F63D39" w:rsidTr="00B8785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F63D39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446151" w:rsidRPr="00F63D39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151" w:rsidRPr="00F63D39" w:rsidRDefault="00446151" w:rsidP="00446151">
            <w:pPr>
              <w:numPr>
                <w:ilvl w:val="0"/>
                <w:numId w:val="3"/>
              </w:numPr>
              <w:tabs>
                <w:tab w:val="clear" w:pos="720"/>
                <w:tab w:val="num" w:pos="459"/>
              </w:tabs>
              <w:spacing w:line="240" w:lineRule="auto"/>
              <w:ind w:left="0" w:firstLine="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Gut J., Haman W, docenić konflikt, Warszawa 2001</w:t>
            </w:r>
          </w:p>
          <w:p w:rsidR="00446151" w:rsidRPr="00F63D39" w:rsidRDefault="00446151" w:rsidP="00446151">
            <w:pPr>
              <w:numPr>
                <w:ilvl w:val="0"/>
                <w:numId w:val="3"/>
              </w:numPr>
              <w:tabs>
                <w:tab w:val="clear" w:pos="720"/>
                <w:tab w:val="num" w:pos="459"/>
              </w:tabs>
              <w:spacing w:line="240" w:lineRule="auto"/>
              <w:ind w:left="0" w:firstLine="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Adler R.D. i in., Relacje interpersonalne, Poznań 2006</w:t>
            </w:r>
          </w:p>
          <w:p w:rsidR="00446151" w:rsidRPr="00F63D39" w:rsidRDefault="00446151" w:rsidP="00446151">
            <w:pPr>
              <w:numPr>
                <w:ilvl w:val="0"/>
                <w:numId w:val="3"/>
              </w:numPr>
              <w:tabs>
                <w:tab w:val="clear" w:pos="720"/>
                <w:tab w:val="num" w:pos="459"/>
              </w:tabs>
              <w:spacing w:line="240" w:lineRule="auto"/>
              <w:ind w:left="0" w:firstLine="0"/>
              <w:rPr>
                <w:rFonts w:ascii="Times New Roman" w:hAnsi="Times New Roman"/>
              </w:rPr>
            </w:pPr>
            <w:proofErr w:type="spellStart"/>
            <w:r w:rsidRPr="00F63D39">
              <w:rPr>
                <w:rFonts w:ascii="Times New Roman" w:hAnsi="Times New Roman"/>
              </w:rPr>
              <w:t>Guereschi</w:t>
            </w:r>
            <w:proofErr w:type="spellEnd"/>
            <w:r w:rsidRPr="00F63D39">
              <w:rPr>
                <w:rFonts w:ascii="Times New Roman" w:hAnsi="Times New Roman"/>
              </w:rPr>
              <w:t xml:space="preserve"> M., Nowe Uzależnienia, Kraków 2006</w:t>
            </w:r>
          </w:p>
          <w:p w:rsidR="00446151" w:rsidRPr="00F63D39" w:rsidRDefault="00446151" w:rsidP="00446151">
            <w:pPr>
              <w:numPr>
                <w:ilvl w:val="0"/>
                <w:numId w:val="3"/>
              </w:numPr>
              <w:tabs>
                <w:tab w:val="clear" w:pos="720"/>
                <w:tab w:val="num" w:pos="459"/>
              </w:tabs>
              <w:spacing w:line="240" w:lineRule="auto"/>
              <w:ind w:left="0" w:firstLine="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Lorek K., Władca czasu, Gliwice 2008</w:t>
            </w:r>
          </w:p>
          <w:p w:rsidR="00446151" w:rsidRPr="00F63D39" w:rsidRDefault="00446151" w:rsidP="00446151">
            <w:pPr>
              <w:numPr>
                <w:ilvl w:val="0"/>
                <w:numId w:val="3"/>
              </w:numPr>
              <w:tabs>
                <w:tab w:val="clear" w:pos="720"/>
                <w:tab w:val="num" w:pos="459"/>
              </w:tabs>
              <w:spacing w:line="240" w:lineRule="auto"/>
              <w:ind w:left="0" w:firstLine="0"/>
              <w:rPr>
                <w:rFonts w:ascii="Times New Roman" w:hAnsi="Times New Roman"/>
              </w:rPr>
            </w:pPr>
            <w:proofErr w:type="spellStart"/>
            <w:r w:rsidRPr="00F63D39">
              <w:rPr>
                <w:rFonts w:ascii="Times New Roman" w:hAnsi="Times New Roman"/>
              </w:rPr>
              <w:t>Brannon</w:t>
            </w:r>
            <w:proofErr w:type="spellEnd"/>
            <w:r w:rsidRPr="00F63D39">
              <w:rPr>
                <w:rFonts w:ascii="Times New Roman" w:hAnsi="Times New Roman"/>
              </w:rPr>
              <w:t xml:space="preserve"> L., Psychologia rodzaju, Gdańsk 2002</w:t>
            </w:r>
          </w:p>
        </w:tc>
      </w:tr>
      <w:tr w:rsidR="00446151" w:rsidRPr="00F63D39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151" w:rsidRPr="00F63D39" w:rsidRDefault="00446151" w:rsidP="00446151">
            <w:pPr>
              <w:numPr>
                <w:ilvl w:val="0"/>
                <w:numId w:val="4"/>
              </w:numPr>
              <w:tabs>
                <w:tab w:val="num" w:pos="459"/>
              </w:tabs>
              <w:spacing w:line="240" w:lineRule="auto"/>
              <w:ind w:left="57" w:firstLine="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Skała M. Psychologia zmiany, Gliwice 2007</w:t>
            </w:r>
          </w:p>
          <w:p w:rsidR="00446151" w:rsidRPr="00F63D39" w:rsidRDefault="00446151" w:rsidP="00446151">
            <w:pPr>
              <w:numPr>
                <w:ilvl w:val="0"/>
                <w:numId w:val="4"/>
              </w:numPr>
              <w:tabs>
                <w:tab w:val="num" w:pos="459"/>
              </w:tabs>
              <w:spacing w:line="240" w:lineRule="auto"/>
              <w:ind w:left="57" w:firstLine="0"/>
              <w:rPr>
                <w:rFonts w:ascii="Times New Roman" w:hAnsi="Times New Roman"/>
              </w:rPr>
            </w:pPr>
            <w:proofErr w:type="spellStart"/>
            <w:r w:rsidRPr="00F63D39">
              <w:rPr>
                <w:rFonts w:ascii="Times New Roman" w:hAnsi="Times New Roman"/>
              </w:rPr>
              <w:lastRenderedPageBreak/>
              <w:t>Kotter</w:t>
            </w:r>
            <w:proofErr w:type="spellEnd"/>
            <w:r w:rsidRPr="00F63D39">
              <w:rPr>
                <w:rFonts w:ascii="Times New Roman" w:hAnsi="Times New Roman"/>
              </w:rPr>
              <w:t xml:space="preserve"> J.C., Sedno zmian, Gliwice  2008</w:t>
            </w:r>
          </w:p>
          <w:p w:rsidR="00446151" w:rsidRPr="00F63D39" w:rsidRDefault="00446151" w:rsidP="00446151">
            <w:pPr>
              <w:numPr>
                <w:ilvl w:val="0"/>
                <w:numId w:val="4"/>
              </w:numPr>
              <w:tabs>
                <w:tab w:val="num" w:pos="459"/>
              </w:tabs>
              <w:spacing w:line="240" w:lineRule="auto"/>
              <w:ind w:left="57" w:firstLine="0"/>
              <w:rPr>
                <w:rFonts w:ascii="Times New Roman" w:hAnsi="Times New Roman"/>
              </w:rPr>
            </w:pPr>
            <w:proofErr w:type="spellStart"/>
            <w:r w:rsidRPr="00F63D39">
              <w:rPr>
                <w:rFonts w:ascii="Times New Roman" w:hAnsi="Times New Roman"/>
              </w:rPr>
              <w:t>Killinger</w:t>
            </w:r>
            <w:proofErr w:type="spellEnd"/>
            <w:r w:rsidRPr="00F63D39">
              <w:rPr>
                <w:rFonts w:ascii="Times New Roman" w:hAnsi="Times New Roman"/>
              </w:rPr>
              <w:t xml:space="preserve"> B., </w:t>
            </w:r>
            <w:proofErr w:type="spellStart"/>
            <w:r w:rsidRPr="00F63D39">
              <w:rPr>
                <w:rFonts w:ascii="Times New Roman" w:hAnsi="Times New Roman"/>
              </w:rPr>
              <w:t>Pracocholizm</w:t>
            </w:r>
            <w:proofErr w:type="spellEnd"/>
            <w:r w:rsidRPr="00F63D39">
              <w:rPr>
                <w:rFonts w:ascii="Times New Roman" w:hAnsi="Times New Roman"/>
              </w:rPr>
              <w:t>. Szkoła przetrwania 2007</w:t>
            </w:r>
          </w:p>
          <w:p w:rsidR="00446151" w:rsidRPr="00F63D39" w:rsidRDefault="00446151" w:rsidP="00446151">
            <w:pPr>
              <w:numPr>
                <w:ilvl w:val="0"/>
                <w:numId w:val="4"/>
              </w:numPr>
              <w:tabs>
                <w:tab w:val="num" w:pos="459"/>
              </w:tabs>
              <w:spacing w:line="240" w:lineRule="auto"/>
              <w:ind w:left="57" w:firstLine="0"/>
              <w:rPr>
                <w:rFonts w:ascii="Times New Roman" w:hAnsi="Times New Roman"/>
              </w:rPr>
            </w:pPr>
            <w:proofErr w:type="spellStart"/>
            <w:r w:rsidRPr="00F63D39">
              <w:rPr>
                <w:rFonts w:ascii="Times New Roman" w:hAnsi="Times New Roman"/>
              </w:rPr>
              <w:t>Pease</w:t>
            </w:r>
            <w:proofErr w:type="spellEnd"/>
            <w:r w:rsidRPr="00F63D39">
              <w:rPr>
                <w:rFonts w:ascii="Times New Roman" w:hAnsi="Times New Roman"/>
              </w:rPr>
              <w:t xml:space="preserve"> A., Język ciała. Jak czytać myśli ludzi z ich gestów, Warszawa 2008</w:t>
            </w:r>
          </w:p>
          <w:p w:rsidR="00446151" w:rsidRPr="00F63D39" w:rsidRDefault="00446151" w:rsidP="00446151">
            <w:pPr>
              <w:numPr>
                <w:ilvl w:val="0"/>
                <w:numId w:val="4"/>
              </w:numPr>
              <w:tabs>
                <w:tab w:val="num" w:pos="459"/>
              </w:tabs>
              <w:spacing w:line="240" w:lineRule="auto"/>
              <w:ind w:left="57" w:firstLine="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Miesięcznik Charaktery</w:t>
            </w:r>
          </w:p>
          <w:p w:rsidR="00446151" w:rsidRPr="00F63D39" w:rsidRDefault="00446151" w:rsidP="00446151">
            <w:pPr>
              <w:tabs>
                <w:tab w:val="num" w:pos="459"/>
              </w:tabs>
              <w:ind w:left="57"/>
              <w:rPr>
                <w:rFonts w:ascii="Times New Roman" w:hAnsi="Times New Roman"/>
              </w:rPr>
            </w:pPr>
          </w:p>
        </w:tc>
      </w:tr>
      <w:tr w:rsidR="00446151" w:rsidRPr="00F63D39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lastRenderedPageBreak/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151" w:rsidRPr="00F63D39" w:rsidRDefault="00446151" w:rsidP="00B8785C">
            <w:pPr>
              <w:snapToGrid w:val="0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smallCaps/>
              </w:rPr>
              <w:t>metody podające  (</w:t>
            </w:r>
            <w:r w:rsidRPr="00F63D39">
              <w:rPr>
                <w:rFonts w:ascii="Times New Roman" w:hAnsi="Times New Roman"/>
              </w:rPr>
              <w:t xml:space="preserve"> objaśnienia z prezentacją multimedialną)</w:t>
            </w:r>
          </w:p>
          <w:p w:rsidR="00446151" w:rsidRPr="00F63D39" w:rsidRDefault="00446151" w:rsidP="00B8785C">
            <w:pPr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smallCaps/>
              </w:rPr>
              <w:t>metody eksponujące</w:t>
            </w:r>
            <w:r w:rsidRPr="00F63D39">
              <w:rPr>
                <w:rFonts w:ascii="Times New Roman" w:hAnsi="Times New Roman"/>
              </w:rPr>
              <w:t xml:space="preserve"> (filmy edukacyjne)</w:t>
            </w:r>
          </w:p>
          <w:p w:rsidR="00446151" w:rsidRPr="00F63D39" w:rsidRDefault="00446151" w:rsidP="00446151">
            <w:pPr>
              <w:jc w:val="both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  <w:smallCaps/>
              </w:rPr>
              <w:t>metody problemowe</w:t>
            </w:r>
            <w:r w:rsidRPr="00F63D39">
              <w:rPr>
                <w:rFonts w:ascii="Times New Roman" w:hAnsi="Times New Roman"/>
              </w:rPr>
              <w:t xml:space="preserve"> (wykład problemowy, konwersatoryjny, dyskusja, samodzielne dochodzenie do wiedzy)</w:t>
            </w:r>
          </w:p>
        </w:tc>
      </w:tr>
      <w:tr w:rsidR="00174082" w:rsidRPr="00F63D39" w:rsidTr="00446151">
        <w:trPr>
          <w:trHeight w:val="408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F63D39" w:rsidRDefault="00174082" w:rsidP="00446151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Forma i warunki zaliczenia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F63D39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F63D39">
              <w:rPr>
                <w:rFonts w:ascii="Times New Roman" w:hAnsi="Times New Roman"/>
              </w:rPr>
              <w:t>Zaliczenie z oceną</w:t>
            </w:r>
          </w:p>
        </w:tc>
      </w:tr>
    </w:tbl>
    <w:p w:rsidR="00174082" w:rsidRPr="00F63D39" w:rsidRDefault="00174082" w:rsidP="00E410DF">
      <w:pPr>
        <w:rPr>
          <w:rFonts w:ascii="Times New Roman" w:hAnsi="Times New Roman"/>
        </w:rPr>
      </w:pPr>
    </w:p>
    <w:p w:rsidR="002526B3" w:rsidRPr="00F63D39" w:rsidRDefault="002526B3" w:rsidP="00E410DF">
      <w:pPr>
        <w:rPr>
          <w:rFonts w:ascii="Times New Roman" w:hAnsi="Times New Roman"/>
        </w:rPr>
      </w:pPr>
    </w:p>
    <w:sectPr w:rsidR="002526B3" w:rsidRPr="00F63D39" w:rsidSect="00790C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50" w:rsidRDefault="004B5850" w:rsidP="002526B3">
      <w:pPr>
        <w:spacing w:line="240" w:lineRule="auto"/>
      </w:pPr>
      <w:r>
        <w:separator/>
      </w:r>
    </w:p>
  </w:endnote>
  <w:endnote w:type="continuationSeparator" w:id="0">
    <w:p w:rsidR="004B5850" w:rsidRDefault="004B5850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38658"/>
      <w:docPartObj>
        <w:docPartGallery w:val="Page Numbers (Bottom of Page)"/>
        <w:docPartUnique/>
      </w:docPartObj>
    </w:sdtPr>
    <w:sdtContent>
      <w:p w:rsidR="002F2E35" w:rsidRDefault="00A32191">
        <w:pPr>
          <w:pStyle w:val="Stopka"/>
          <w:jc w:val="right"/>
        </w:pPr>
        <w:fldSimple w:instr=" PAGE   \* MERGEFORMAT ">
          <w:r w:rsidR="005863E8">
            <w:rPr>
              <w:noProof/>
            </w:rPr>
            <w:t>2</w:t>
          </w:r>
        </w:fldSimple>
      </w:p>
    </w:sdtContent>
  </w:sdt>
  <w:p w:rsidR="002F2E35" w:rsidRDefault="002F2E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50" w:rsidRDefault="004B5850" w:rsidP="002526B3">
      <w:pPr>
        <w:spacing w:line="240" w:lineRule="auto"/>
      </w:pPr>
      <w:r>
        <w:separator/>
      </w:r>
    </w:p>
  </w:footnote>
  <w:footnote w:type="continuationSeparator" w:id="0">
    <w:p w:rsidR="004B5850" w:rsidRDefault="004B5850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85C" w:rsidRDefault="00B8785C" w:rsidP="002526B3">
    <w:pPr>
      <w:pStyle w:val="Nagwek"/>
    </w:pPr>
  </w:p>
  <w:p w:rsidR="00B8785C" w:rsidRDefault="00B8785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63CC"/>
    <w:multiLevelType w:val="hybridMultilevel"/>
    <w:tmpl w:val="C286228E"/>
    <w:lvl w:ilvl="0" w:tplc="1BA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62B4597"/>
    <w:multiLevelType w:val="hybridMultilevel"/>
    <w:tmpl w:val="34BA2786"/>
    <w:lvl w:ilvl="0" w:tplc="2ACAF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151"/>
    <w:rsid w:val="0001741D"/>
    <w:rsid w:val="00030CFB"/>
    <w:rsid w:val="00082745"/>
    <w:rsid w:val="000D1051"/>
    <w:rsid w:val="0010178F"/>
    <w:rsid w:val="0011305B"/>
    <w:rsid w:val="00155D39"/>
    <w:rsid w:val="00174082"/>
    <w:rsid w:val="001760A9"/>
    <w:rsid w:val="0021045B"/>
    <w:rsid w:val="00221DC0"/>
    <w:rsid w:val="00247DD3"/>
    <w:rsid w:val="002526B3"/>
    <w:rsid w:val="002A726A"/>
    <w:rsid w:val="002B17E9"/>
    <w:rsid w:val="002F2E35"/>
    <w:rsid w:val="00360906"/>
    <w:rsid w:val="003A1ADC"/>
    <w:rsid w:val="003B0FF4"/>
    <w:rsid w:val="00446151"/>
    <w:rsid w:val="00452501"/>
    <w:rsid w:val="0048243E"/>
    <w:rsid w:val="004B4BBC"/>
    <w:rsid w:val="004B5850"/>
    <w:rsid w:val="00530A5B"/>
    <w:rsid w:val="005863E8"/>
    <w:rsid w:val="00586ACF"/>
    <w:rsid w:val="005A50BF"/>
    <w:rsid w:val="005C6A1C"/>
    <w:rsid w:val="006634A6"/>
    <w:rsid w:val="006767D1"/>
    <w:rsid w:val="006B2D73"/>
    <w:rsid w:val="006D40AA"/>
    <w:rsid w:val="006F7D32"/>
    <w:rsid w:val="00783E43"/>
    <w:rsid w:val="00790C10"/>
    <w:rsid w:val="007E278F"/>
    <w:rsid w:val="00843D67"/>
    <w:rsid w:val="00846861"/>
    <w:rsid w:val="00877931"/>
    <w:rsid w:val="00A32191"/>
    <w:rsid w:val="00A53F92"/>
    <w:rsid w:val="00AD63B2"/>
    <w:rsid w:val="00B11C7E"/>
    <w:rsid w:val="00B524B0"/>
    <w:rsid w:val="00B8785C"/>
    <w:rsid w:val="00C322C3"/>
    <w:rsid w:val="00C9269F"/>
    <w:rsid w:val="00C9667F"/>
    <w:rsid w:val="00D43C3E"/>
    <w:rsid w:val="00DA1F20"/>
    <w:rsid w:val="00DF59D9"/>
    <w:rsid w:val="00E410DF"/>
    <w:rsid w:val="00E7624F"/>
    <w:rsid w:val="00EE6FA0"/>
    <w:rsid w:val="00F63D39"/>
    <w:rsid w:val="00F73B6A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F04AE-41CB-49A2-BBFB-0B2793F6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16</TotalTime>
  <Pages>4</Pages>
  <Words>890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PWSZ</cp:lastModifiedBy>
  <cp:revision>9</cp:revision>
  <cp:lastPrinted>2016-01-20T08:17:00Z</cp:lastPrinted>
  <dcterms:created xsi:type="dcterms:W3CDTF">2018-06-21T19:25:00Z</dcterms:created>
  <dcterms:modified xsi:type="dcterms:W3CDTF">2018-06-22T09:26:00Z</dcterms:modified>
</cp:coreProperties>
</file>